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1F3A7F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1F3A7F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1F3A7F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1F3A7F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B2504B" w:rsidP="001F3A7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27.10.2014</w:t>
            </w:r>
            <w:bookmarkStart w:id="0" w:name="_GoBack"/>
            <w:bookmarkEnd w:id="0"/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1F3A7F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B2504B" w:rsidP="00C525E1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3394</w:t>
            </w:r>
          </w:p>
        </w:tc>
        <w:tc>
          <w:tcPr>
            <w:tcW w:w="559" w:type="dxa"/>
            <w:vMerge w:val="restart"/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1F3A7F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1F3A7F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9071A8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за </w:t>
            </w:r>
            <w:r w:rsidR="009071A8">
              <w:rPr>
                <w:szCs w:val="28"/>
              </w:rPr>
              <w:t>9 месяцев</w:t>
            </w:r>
            <w:r w:rsidR="00E32673">
              <w:rPr>
                <w:szCs w:val="28"/>
              </w:rPr>
              <w:t xml:space="preserve"> 201</w:t>
            </w:r>
            <w:r w:rsidR="00EF5F3C">
              <w:rPr>
                <w:szCs w:val="28"/>
              </w:rPr>
              <w:t>4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9071A8">
        <w:rPr>
          <w:sz w:val="28"/>
          <w:szCs w:val="28"/>
        </w:rPr>
        <w:t>9 месяцев</w:t>
      </w:r>
      <w:r w:rsidR="00EF5F3C">
        <w:rPr>
          <w:sz w:val="28"/>
          <w:szCs w:val="28"/>
        </w:rPr>
        <w:t xml:space="preserve"> 2014 года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291136">
        <w:rPr>
          <w:sz w:val="28"/>
          <w:szCs w:val="28"/>
        </w:rPr>
        <w:t>487803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FF6082">
        <w:rPr>
          <w:sz w:val="28"/>
          <w:szCs w:val="28"/>
        </w:rPr>
        <w:t xml:space="preserve"> </w:t>
      </w:r>
      <w:r w:rsidR="00291136">
        <w:rPr>
          <w:sz w:val="28"/>
          <w:szCs w:val="28"/>
        </w:rPr>
        <w:t xml:space="preserve">485717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 xml:space="preserve">превышением </w:t>
      </w:r>
      <w:r w:rsidR="00EF5F3C">
        <w:rPr>
          <w:sz w:val="28"/>
          <w:szCs w:val="28"/>
        </w:rPr>
        <w:t xml:space="preserve"> </w:t>
      </w:r>
      <w:r w:rsidR="00465C3C">
        <w:rPr>
          <w:sz w:val="28"/>
          <w:szCs w:val="28"/>
        </w:rPr>
        <w:t xml:space="preserve">доходов над </w:t>
      </w:r>
      <w:r w:rsidR="00EF5F3C">
        <w:rPr>
          <w:sz w:val="28"/>
          <w:szCs w:val="28"/>
        </w:rPr>
        <w:t>расход</w:t>
      </w:r>
      <w:r w:rsidR="00465C3C">
        <w:rPr>
          <w:sz w:val="28"/>
          <w:szCs w:val="28"/>
        </w:rPr>
        <w:t>ами</w:t>
      </w:r>
      <w:r w:rsidR="00EF5F3C">
        <w:rPr>
          <w:sz w:val="28"/>
          <w:szCs w:val="28"/>
        </w:rPr>
        <w:t xml:space="preserve"> </w:t>
      </w:r>
      <w:r w:rsidR="00465C3C">
        <w:rPr>
          <w:sz w:val="28"/>
          <w:szCs w:val="28"/>
        </w:rPr>
        <w:t xml:space="preserve">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9F3B1E">
        <w:rPr>
          <w:sz w:val="28"/>
          <w:szCs w:val="28"/>
        </w:rPr>
        <w:t xml:space="preserve"> </w:t>
      </w:r>
      <w:r w:rsidR="00EB03D9">
        <w:rPr>
          <w:sz w:val="28"/>
          <w:szCs w:val="28"/>
        </w:rPr>
        <w:t xml:space="preserve"> </w:t>
      </w:r>
      <w:r w:rsidR="00291136">
        <w:rPr>
          <w:sz w:val="28"/>
          <w:szCs w:val="28"/>
        </w:rPr>
        <w:t>2086</w:t>
      </w:r>
      <w:r w:rsidR="00EB03D9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 за</w:t>
      </w:r>
      <w:r w:rsidR="00CB5020">
        <w:rPr>
          <w:sz w:val="28"/>
          <w:szCs w:val="28"/>
        </w:rPr>
        <w:t xml:space="preserve"> </w:t>
      </w:r>
      <w:r w:rsidR="009071A8">
        <w:rPr>
          <w:sz w:val="28"/>
          <w:szCs w:val="28"/>
        </w:rPr>
        <w:t xml:space="preserve"> 9 месяцев </w:t>
      </w:r>
      <w:r w:rsidR="00EF5F3C">
        <w:rPr>
          <w:sz w:val="28"/>
          <w:szCs w:val="28"/>
        </w:rPr>
        <w:t>2014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0E2EFE" w:rsidRDefault="00EC39DD" w:rsidP="00DB44A4">
      <w:pPr>
        <w:pStyle w:val="2"/>
        <w:tabs>
          <w:tab w:val="left" w:pos="7088"/>
        </w:tabs>
        <w:suppressAutoHyphens/>
        <w:spacing w:after="0" w:line="240" w:lineRule="auto"/>
      </w:pPr>
      <w:r>
        <w:t>Глава администрации</w:t>
      </w:r>
      <w:r w:rsidR="000E2EFE">
        <w:tab/>
      </w:r>
      <w:r>
        <w:t>А</w:t>
      </w:r>
      <w:r w:rsidR="000E2EFE">
        <w:t>.</w:t>
      </w:r>
      <w:r w:rsidR="00D07F08">
        <w:t xml:space="preserve"> </w:t>
      </w:r>
      <w:r w:rsidR="000E2EFE">
        <w:t xml:space="preserve">А. </w:t>
      </w:r>
      <w:r>
        <w:t>Прокудин</w:t>
      </w:r>
    </w:p>
    <w:p w:rsidR="008F2E6C" w:rsidRDefault="008F2E6C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0B3974" w:rsidRDefault="000B3974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r w:rsidRPr="00600BC2">
        <w:rPr>
          <w:sz w:val="26"/>
          <w:szCs w:val="26"/>
        </w:rPr>
        <w:t>М</w:t>
      </w:r>
      <w:r w:rsidR="00FF6082">
        <w:rPr>
          <w:sz w:val="26"/>
          <w:szCs w:val="26"/>
        </w:rPr>
        <w:t>оскаленко</w:t>
      </w:r>
      <w:r w:rsidR="00DB44A4" w:rsidRPr="00600BC2">
        <w:rPr>
          <w:sz w:val="26"/>
          <w:szCs w:val="26"/>
        </w:rPr>
        <w:t xml:space="preserve"> </w:t>
      </w:r>
      <w:r w:rsidR="00A812E7">
        <w:rPr>
          <w:sz w:val="26"/>
          <w:szCs w:val="26"/>
        </w:rPr>
        <w:t>21698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97C" w:rsidRDefault="008F697C">
      <w:r>
        <w:separator/>
      </w:r>
    </w:p>
  </w:endnote>
  <w:endnote w:type="continuationSeparator" w:id="0">
    <w:p w:rsidR="008F697C" w:rsidRDefault="008F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97C" w:rsidRDefault="008F697C">
      <w:r>
        <w:separator/>
      </w:r>
    </w:p>
  </w:footnote>
  <w:footnote w:type="continuationSeparator" w:id="0">
    <w:p w:rsidR="008F697C" w:rsidRDefault="008F6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E6F"/>
    <w:rsid w:val="0000320F"/>
    <w:rsid w:val="000070F6"/>
    <w:rsid w:val="00013EB3"/>
    <w:rsid w:val="000163F8"/>
    <w:rsid w:val="000173E1"/>
    <w:rsid w:val="00023E35"/>
    <w:rsid w:val="00024977"/>
    <w:rsid w:val="00042155"/>
    <w:rsid w:val="00047B3F"/>
    <w:rsid w:val="000620C2"/>
    <w:rsid w:val="00065A56"/>
    <w:rsid w:val="000721F2"/>
    <w:rsid w:val="0007335A"/>
    <w:rsid w:val="0008593E"/>
    <w:rsid w:val="00091C3C"/>
    <w:rsid w:val="000962CC"/>
    <w:rsid w:val="000B3974"/>
    <w:rsid w:val="000E2EFE"/>
    <w:rsid w:val="000F3329"/>
    <w:rsid w:val="0010689F"/>
    <w:rsid w:val="001163D0"/>
    <w:rsid w:val="00124573"/>
    <w:rsid w:val="00135F02"/>
    <w:rsid w:val="00150E01"/>
    <w:rsid w:val="0017335E"/>
    <w:rsid w:val="00176DB4"/>
    <w:rsid w:val="001C0798"/>
    <w:rsid w:val="001C5447"/>
    <w:rsid w:val="001D0E76"/>
    <w:rsid w:val="001D4054"/>
    <w:rsid w:val="001D678E"/>
    <w:rsid w:val="001E29C2"/>
    <w:rsid w:val="001F28D5"/>
    <w:rsid w:val="001F60F4"/>
    <w:rsid w:val="00207114"/>
    <w:rsid w:val="00215A06"/>
    <w:rsid w:val="00227F57"/>
    <w:rsid w:val="00265056"/>
    <w:rsid w:val="002674BA"/>
    <w:rsid w:val="002759D8"/>
    <w:rsid w:val="002761F3"/>
    <w:rsid w:val="00277C63"/>
    <w:rsid w:val="00287D90"/>
    <w:rsid w:val="00291136"/>
    <w:rsid w:val="00292430"/>
    <w:rsid w:val="00292D61"/>
    <w:rsid w:val="002A75C6"/>
    <w:rsid w:val="002B2F76"/>
    <w:rsid w:val="002C7864"/>
    <w:rsid w:val="002D789B"/>
    <w:rsid w:val="002E4906"/>
    <w:rsid w:val="002E611F"/>
    <w:rsid w:val="00306E09"/>
    <w:rsid w:val="00321DA1"/>
    <w:rsid w:val="003272CE"/>
    <w:rsid w:val="003419C8"/>
    <w:rsid w:val="003B08D3"/>
    <w:rsid w:val="003D56C6"/>
    <w:rsid w:val="003D72D4"/>
    <w:rsid w:val="003E69FF"/>
    <w:rsid w:val="00401B7E"/>
    <w:rsid w:val="004044B1"/>
    <w:rsid w:val="004068B5"/>
    <w:rsid w:val="004147E6"/>
    <w:rsid w:val="0045222C"/>
    <w:rsid w:val="0046514B"/>
    <w:rsid w:val="00465C3C"/>
    <w:rsid w:val="004702A9"/>
    <w:rsid w:val="00476A5B"/>
    <w:rsid w:val="004A0374"/>
    <w:rsid w:val="004B1576"/>
    <w:rsid w:val="004C7E77"/>
    <w:rsid w:val="004D231D"/>
    <w:rsid w:val="004D36C3"/>
    <w:rsid w:val="004D5DDA"/>
    <w:rsid w:val="005042E8"/>
    <w:rsid w:val="00515A8B"/>
    <w:rsid w:val="00526BAF"/>
    <w:rsid w:val="0053162C"/>
    <w:rsid w:val="00531656"/>
    <w:rsid w:val="005461FB"/>
    <w:rsid w:val="00552F70"/>
    <w:rsid w:val="00561491"/>
    <w:rsid w:val="00564BC6"/>
    <w:rsid w:val="005858DD"/>
    <w:rsid w:val="005901A2"/>
    <w:rsid w:val="005A2DFC"/>
    <w:rsid w:val="005A4270"/>
    <w:rsid w:val="005B0D2C"/>
    <w:rsid w:val="005D530F"/>
    <w:rsid w:val="005F6CDC"/>
    <w:rsid w:val="00600BC2"/>
    <w:rsid w:val="00603121"/>
    <w:rsid w:val="00616E99"/>
    <w:rsid w:val="00637E6F"/>
    <w:rsid w:val="00654151"/>
    <w:rsid w:val="0067335C"/>
    <w:rsid w:val="006776E1"/>
    <w:rsid w:val="00690B4E"/>
    <w:rsid w:val="006A66E2"/>
    <w:rsid w:val="006A70A7"/>
    <w:rsid w:val="006B2BCA"/>
    <w:rsid w:val="006C45A6"/>
    <w:rsid w:val="006C4A65"/>
    <w:rsid w:val="006C6BB1"/>
    <w:rsid w:val="006D31F4"/>
    <w:rsid w:val="006D654B"/>
    <w:rsid w:val="006F0D7E"/>
    <w:rsid w:val="006F1EDC"/>
    <w:rsid w:val="00705795"/>
    <w:rsid w:val="00707DB4"/>
    <w:rsid w:val="00716804"/>
    <w:rsid w:val="007337B9"/>
    <w:rsid w:val="0073704B"/>
    <w:rsid w:val="00777ACC"/>
    <w:rsid w:val="00782D8B"/>
    <w:rsid w:val="007A0723"/>
    <w:rsid w:val="007A1E48"/>
    <w:rsid w:val="007A7479"/>
    <w:rsid w:val="007B0355"/>
    <w:rsid w:val="007B0D19"/>
    <w:rsid w:val="007B3270"/>
    <w:rsid w:val="007B5F50"/>
    <w:rsid w:val="0081464F"/>
    <w:rsid w:val="0082378B"/>
    <w:rsid w:val="00824AD1"/>
    <w:rsid w:val="00827013"/>
    <w:rsid w:val="0083100E"/>
    <w:rsid w:val="00833919"/>
    <w:rsid w:val="0083579B"/>
    <w:rsid w:val="008433D4"/>
    <w:rsid w:val="00860E57"/>
    <w:rsid w:val="0088188A"/>
    <w:rsid w:val="008A3961"/>
    <w:rsid w:val="008A5028"/>
    <w:rsid w:val="008B09A0"/>
    <w:rsid w:val="008C62A7"/>
    <w:rsid w:val="008C6B02"/>
    <w:rsid w:val="008D5EF8"/>
    <w:rsid w:val="008E6404"/>
    <w:rsid w:val="008F2E6C"/>
    <w:rsid w:val="008F697C"/>
    <w:rsid w:val="009071A8"/>
    <w:rsid w:val="00921EFB"/>
    <w:rsid w:val="0094209A"/>
    <w:rsid w:val="00952256"/>
    <w:rsid w:val="00954620"/>
    <w:rsid w:val="00955C50"/>
    <w:rsid w:val="009606D8"/>
    <w:rsid w:val="009665FD"/>
    <w:rsid w:val="00973674"/>
    <w:rsid w:val="00996D3F"/>
    <w:rsid w:val="009A3120"/>
    <w:rsid w:val="009C259E"/>
    <w:rsid w:val="009C3DBB"/>
    <w:rsid w:val="009E162A"/>
    <w:rsid w:val="009F3B1E"/>
    <w:rsid w:val="00A13806"/>
    <w:rsid w:val="00A4384A"/>
    <w:rsid w:val="00A53525"/>
    <w:rsid w:val="00A53DCA"/>
    <w:rsid w:val="00A569CB"/>
    <w:rsid w:val="00A663C2"/>
    <w:rsid w:val="00A6656A"/>
    <w:rsid w:val="00A70C32"/>
    <w:rsid w:val="00A812E7"/>
    <w:rsid w:val="00AA7FBB"/>
    <w:rsid w:val="00B04D25"/>
    <w:rsid w:val="00B2504B"/>
    <w:rsid w:val="00B67BB6"/>
    <w:rsid w:val="00B82953"/>
    <w:rsid w:val="00BB3624"/>
    <w:rsid w:val="00BB593D"/>
    <w:rsid w:val="00BB7919"/>
    <w:rsid w:val="00BE087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573B"/>
    <w:rsid w:val="00CB667C"/>
    <w:rsid w:val="00CC5583"/>
    <w:rsid w:val="00CE1390"/>
    <w:rsid w:val="00D06941"/>
    <w:rsid w:val="00D07F08"/>
    <w:rsid w:val="00D13EA5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56831"/>
    <w:rsid w:val="00E65E4A"/>
    <w:rsid w:val="00E727FA"/>
    <w:rsid w:val="00EA4766"/>
    <w:rsid w:val="00EB03D9"/>
    <w:rsid w:val="00EB2F56"/>
    <w:rsid w:val="00EC39DD"/>
    <w:rsid w:val="00ED1903"/>
    <w:rsid w:val="00ED2964"/>
    <w:rsid w:val="00ED340C"/>
    <w:rsid w:val="00EE3546"/>
    <w:rsid w:val="00EE466F"/>
    <w:rsid w:val="00EE72A0"/>
    <w:rsid w:val="00EF5F3C"/>
    <w:rsid w:val="00F10E32"/>
    <w:rsid w:val="00F15A99"/>
    <w:rsid w:val="00F16429"/>
    <w:rsid w:val="00F16D5C"/>
    <w:rsid w:val="00F61AFA"/>
    <w:rsid w:val="00F66408"/>
    <w:rsid w:val="00F739B9"/>
    <w:rsid w:val="00F826EC"/>
    <w:rsid w:val="00F8321F"/>
    <w:rsid w:val="00FB2398"/>
    <w:rsid w:val="00FB71E7"/>
    <w:rsid w:val="00FD1051"/>
    <w:rsid w:val="00FD39AF"/>
    <w:rsid w:val="00FE27A8"/>
    <w:rsid w:val="00FE2A0C"/>
    <w:rsid w:val="00FF6082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ED372-A1C3-4595-B9B9-944938533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1178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petruhina</cp:lastModifiedBy>
  <cp:revision>42</cp:revision>
  <cp:lastPrinted>2014-07-29T10:12:00Z</cp:lastPrinted>
  <dcterms:created xsi:type="dcterms:W3CDTF">2009-05-04T05:15:00Z</dcterms:created>
  <dcterms:modified xsi:type="dcterms:W3CDTF">2014-10-28T07:30:00Z</dcterms:modified>
</cp:coreProperties>
</file>